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5B744" w14:textId="2D05691E" w:rsidR="006B2F86" w:rsidRDefault="001E1F6E" w:rsidP="00E71FC3">
      <w:pPr>
        <w:pStyle w:val="NoSpacing"/>
      </w:pPr>
      <w:r>
        <w:rPr>
          <w:u w:val="single"/>
        </w:rPr>
        <w:t>Robert WITTON</w:t>
      </w:r>
      <w:r>
        <w:t xml:space="preserve">     (fl.1442)</w:t>
      </w:r>
    </w:p>
    <w:p w14:paraId="439E7D23" w14:textId="19C06987" w:rsidR="001E1F6E" w:rsidRDefault="001E1F6E" w:rsidP="00E71FC3">
      <w:pPr>
        <w:pStyle w:val="NoSpacing"/>
      </w:pPr>
      <w:r>
        <w:t>Clerk.</w:t>
      </w:r>
    </w:p>
    <w:p w14:paraId="059D21E9" w14:textId="782A8E28" w:rsidR="001E1F6E" w:rsidRDefault="001E1F6E" w:rsidP="00E71FC3">
      <w:pPr>
        <w:pStyle w:val="NoSpacing"/>
      </w:pPr>
    </w:p>
    <w:p w14:paraId="139C7C4F" w14:textId="7559AC33" w:rsidR="001E1F6E" w:rsidRDefault="001E1F6E" w:rsidP="00E71FC3">
      <w:pPr>
        <w:pStyle w:val="NoSpacing"/>
      </w:pPr>
    </w:p>
    <w:p w14:paraId="0C302800" w14:textId="56CC5774" w:rsidR="001E1F6E" w:rsidRDefault="001E1F6E" w:rsidP="00E71FC3">
      <w:pPr>
        <w:pStyle w:val="NoSpacing"/>
      </w:pPr>
      <w:r>
        <w:t>22 Mar.1442</w:t>
      </w:r>
      <w:r>
        <w:tab/>
        <w:t>He occurs as Dean of Darlington.</w:t>
      </w:r>
    </w:p>
    <w:p w14:paraId="7843DC12" w14:textId="4A697079" w:rsidR="001E1F6E" w:rsidRDefault="001E1F6E" w:rsidP="00E71FC3">
      <w:pPr>
        <w:pStyle w:val="NoSpacing"/>
      </w:pPr>
      <w:r>
        <w:tab/>
      </w:r>
      <w:r>
        <w:tab/>
        <w:t xml:space="preserve">(“The History and Antiquities of the County Palatine of Durham”, vol.3 </w:t>
      </w:r>
    </w:p>
    <w:p w14:paraId="4A0CBAC8" w14:textId="57E8F85F" w:rsidR="001E1F6E" w:rsidRDefault="001E1F6E" w:rsidP="00E71FC3">
      <w:pPr>
        <w:pStyle w:val="NoSpacing"/>
      </w:pPr>
      <w:r>
        <w:tab/>
      </w:r>
      <w:r>
        <w:tab/>
        <w:t>by William Hutchinson p.223)</w:t>
      </w:r>
    </w:p>
    <w:p w14:paraId="1F8D498D" w14:textId="10E8A767" w:rsidR="001E1F6E" w:rsidRDefault="001E1F6E" w:rsidP="00E71FC3">
      <w:pPr>
        <w:pStyle w:val="NoSpacing"/>
      </w:pPr>
    </w:p>
    <w:p w14:paraId="0BE489DA" w14:textId="59892CF6" w:rsidR="001E1F6E" w:rsidRDefault="001E1F6E" w:rsidP="00E71FC3">
      <w:pPr>
        <w:pStyle w:val="NoSpacing"/>
      </w:pPr>
    </w:p>
    <w:p w14:paraId="7E8EBF1E" w14:textId="75780AD2" w:rsidR="001E1F6E" w:rsidRPr="001E1F6E" w:rsidRDefault="001E1F6E" w:rsidP="00E71FC3">
      <w:pPr>
        <w:pStyle w:val="NoSpacing"/>
      </w:pPr>
      <w:r>
        <w:t>23 September 2019</w:t>
      </w:r>
      <w:bookmarkStart w:id="0" w:name="_GoBack"/>
      <w:bookmarkEnd w:id="0"/>
    </w:p>
    <w:sectPr w:rsidR="001E1F6E" w:rsidRPr="001E1F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33511" w14:textId="77777777" w:rsidR="001E1F6E" w:rsidRDefault="001E1F6E" w:rsidP="00E71FC3">
      <w:pPr>
        <w:spacing w:after="0" w:line="240" w:lineRule="auto"/>
      </w:pPr>
      <w:r>
        <w:separator/>
      </w:r>
    </w:p>
  </w:endnote>
  <w:endnote w:type="continuationSeparator" w:id="0">
    <w:p w14:paraId="0B553124" w14:textId="77777777" w:rsidR="001E1F6E" w:rsidRDefault="001E1F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C38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F4841" w14:textId="77777777" w:rsidR="001E1F6E" w:rsidRDefault="001E1F6E" w:rsidP="00E71FC3">
      <w:pPr>
        <w:spacing w:after="0" w:line="240" w:lineRule="auto"/>
      </w:pPr>
      <w:r>
        <w:separator/>
      </w:r>
    </w:p>
  </w:footnote>
  <w:footnote w:type="continuationSeparator" w:id="0">
    <w:p w14:paraId="67435BD6" w14:textId="77777777" w:rsidR="001E1F6E" w:rsidRDefault="001E1F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F6E"/>
    <w:rsid w:val="001A7C09"/>
    <w:rsid w:val="001E1F6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4B6A2"/>
  <w15:chartTrackingRefBased/>
  <w15:docId w15:val="{0A27AEB9-8159-43D1-8BF8-14793F3B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2019-09-23T09:23:00Z</dcterms:created>
  <dcterms:modified xsi:type="dcterms:W3CDTF">2019-09-23T09:27:00Z</dcterms:modified>
</cp:coreProperties>
</file>